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7B92B" w14:textId="3CC17A9D" w:rsidR="00180930" w:rsidRDefault="0018093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ALBY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fl.1432-3)</w:t>
      </w:r>
    </w:p>
    <w:p w14:paraId="6589B7BE" w14:textId="25414D19" w:rsidR="00180930" w:rsidRDefault="0018093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Hythe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53782A2" w14:textId="4D9B76CA" w:rsidR="00180930" w:rsidRDefault="0018093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28F979" w14:textId="1EF78BD9" w:rsidR="00180930" w:rsidRDefault="0018093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BCC519" w14:textId="6D8D06B5" w:rsidR="00180930" w:rsidRDefault="0018093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1432-3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bladesmith(q.v.), made a plaint of debt against him.</w:t>
      </w:r>
    </w:p>
    <w:p w14:paraId="7DD9D97E" w14:textId="77777777" w:rsidR="00180930" w:rsidRDefault="00180930" w:rsidP="001809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(T.N.A. ref. C 1/10/99)</w:t>
      </w:r>
    </w:p>
    <w:p w14:paraId="2979B841" w14:textId="77777777" w:rsidR="00180930" w:rsidRDefault="00180930" w:rsidP="001809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9E52AE" w14:textId="77777777" w:rsidR="00180930" w:rsidRDefault="00180930" w:rsidP="001809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D6B878" w14:textId="77777777" w:rsidR="00180930" w:rsidRDefault="00180930" w:rsidP="001809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February 2022</w:t>
      </w:r>
    </w:p>
    <w:p w14:paraId="564735E7" w14:textId="316FDCF0" w:rsidR="00180930" w:rsidRPr="00180930" w:rsidRDefault="0018093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180930" w:rsidRPr="001809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20C34" w14:textId="77777777" w:rsidR="00EA3800" w:rsidRDefault="00EA3800" w:rsidP="009139A6">
      <w:r>
        <w:separator/>
      </w:r>
    </w:p>
  </w:endnote>
  <w:endnote w:type="continuationSeparator" w:id="0">
    <w:p w14:paraId="5E8036E7" w14:textId="77777777" w:rsidR="00EA3800" w:rsidRDefault="00EA38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DDA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52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2C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5C8D2" w14:textId="77777777" w:rsidR="00EA3800" w:rsidRDefault="00EA3800" w:rsidP="009139A6">
      <w:r>
        <w:separator/>
      </w:r>
    </w:p>
  </w:footnote>
  <w:footnote w:type="continuationSeparator" w:id="0">
    <w:p w14:paraId="3C558B85" w14:textId="77777777" w:rsidR="00EA3800" w:rsidRDefault="00EA38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386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976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40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800"/>
    <w:rsid w:val="000666E0"/>
    <w:rsid w:val="00180930"/>
    <w:rsid w:val="002510B7"/>
    <w:rsid w:val="00294928"/>
    <w:rsid w:val="002A3B03"/>
    <w:rsid w:val="005C130B"/>
    <w:rsid w:val="00611BCC"/>
    <w:rsid w:val="00826F5C"/>
    <w:rsid w:val="009139A6"/>
    <w:rsid w:val="009448BB"/>
    <w:rsid w:val="00A3176C"/>
    <w:rsid w:val="00AE65F8"/>
    <w:rsid w:val="00BA00AB"/>
    <w:rsid w:val="00CB4ED9"/>
    <w:rsid w:val="00EA3800"/>
    <w:rsid w:val="00EB3209"/>
    <w:rsid w:val="00F01CE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66A25"/>
  <w15:chartTrackingRefBased/>
  <w15:docId w15:val="{03789A7C-C601-4AB3-89B1-00D8D949A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185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2022-02-22T13:13:00Z</dcterms:created>
  <dcterms:modified xsi:type="dcterms:W3CDTF">2022-02-22T16:25:00Z</dcterms:modified>
</cp:coreProperties>
</file>